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2BF" w:rsidRDefault="00BB72BF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B72BF" w:rsidRDefault="00BB72BF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BB72BF" w:rsidRDefault="00BB72BF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BB72BF" w:rsidRDefault="00BB72BF" w:rsidP="00E7715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BB72BF">
        <w:tc>
          <w:tcPr>
            <w:tcW w:w="1384" w:type="dxa"/>
            <w:vMerge w:val="restart"/>
            <w:vAlign w:val="center"/>
          </w:tcPr>
          <w:p w:rsidR="00BB72BF" w:rsidRDefault="00BB72BF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BB72BF" w:rsidRDefault="00BB72BF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BB72BF" w:rsidRDefault="00BB72BF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BB72BF" w:rsidRDefault="00BB72BF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BB72BF" w:rsidRDefault="00BB72BF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BB72BF" w:rsidRDefault="00BB72BF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BB72BF" w:rsidRDefault="00BB72BF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BB72BF" w:rsidRDefault="00BB72BF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BB72BF" w:rsidRDefault="00BB72BF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B72BF">
        <w:tc>
          <w:tcPr>
            <w:tcW w:w="1384" w:type="dxa"/>
            <w:vMerge/>
            <w:vAlign w:val="center"/>
          </w:tcPr>
          <w:p w:rsidR="00BB72BF" w:rsidRDefault="00BB72BF" w:rsidP="00FE1A5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BB72BF" w:rsidRDefault="00BB72BF" w:rsidP="00FE1A5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BB72BF" w:rsidRPr="003B24BC" w:rsidRDefault="00BB72BF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B72BF" w:rsidRPr="003B24BC" w:rsidRDefault="00BB72BF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B72BF" w:rsidRPr="003B24BC" w:rsidRDefault="00BB72BF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B72BF" w:rsidRPr="003B24BC" w:rsidRDefault="00BB72BF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BB72BF" w:rsidRPr="003B24BC" w:rsidRDefault="00BB72BF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B72BF" w:rsidRPr="003B24BC" w:rsidRDefault="00BB72BF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B72BF" w:rsidRPr="003B24BC" w:rsidRDefault="00BB72BF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BB72BF" w:rsidRDefault="00BB72BF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B72BF" w:rsidRDefault="00BB72BF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B72BF" w:rsidRDefault="00BB72BF" w:rsidP="00FE1A55">
            <w:pPr>
              <w:rPr>
                <w:lang w:eastAsia="en-US"/>
              </w:rPr>
            </w:pPr>
          </w:p>
        </w:tc>
      </w:tr>
      <w:tr w:rsidR="00BB72BF">
        <w:trPr>
          <w:trHeight w:val="2447"/>
        </w:trPr>
        <w:tc>
          <w:tcPr>
            <w:tcW w:w="1384" w:type="dxa"/>
          </w:tcPr>
          <w:p w:rsidR="00BB72BF" w:rsidRPr="003B24BC" w:rsidRDefault="00BB72BF" w:rsidP="00FE1A55">
            <w:pPr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Крыгина Е.В.</w:t>
            </w:r>
          </w:p>
        </w:tc>
        <w:tc>
          <w:tcPr>
            <w:tcW w:w="1602" w:type="dxa"/>
          </w:tcPr>
          <w:p w:rsidR="00BB72BF" w:rsidRPr="003B24BC" w:rsidRDefault="00BB72BF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«Каратабан-ский детский сад</w:t>
            </w:r>
            <w:r w:rsidRPr="003B24BC">
              <w:rPr>
                <w:color w:val="333333"/>
                <w:lang w:eastAsia="en-US"/>
              </w:rPr>
              <w:t xml:space="preserve"> «Солнышко»</w:t>
            </w:r>
          </w:p>
        </w:tc>
        <w:tc>
          <w:tcPr>
            <w:tcW w:w="1079" w:type="dxa"/>
          </w:tcPr>
          <w:p w:rsidR="00BB72BF" w:rsidRDefault="00BB72BF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BB72BF" w:rsidRPr="003B24BC" w:rsidRDefault="00BB72BF" w:rsidP="00FE1A55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BB72BF" w:rsidRPr="003B24BC" w:rsidRDefault="00BB72BF" w:rsidP="00FE1A55">
            <w:pPr>
              <w:rPr>
                <w:color w:val="333333"/>
                <w:lang w:eastAsia="en-US"/>
              </w:rPr>
            </w:pPr>
          </w:p>
          <w:p w:rsidR="00BB72BF" w:rsidRPr="003B24BC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BB72BF" w:rsidRPr="003B24BC" w:rsidRDefault="00BB72BF" w:rsidP="00373AFF">
            <w:pPr>
              <w:rPr>
                <w:color w:val="333333"/>
                <w:lang w:eastAsia="en-US"/>
              </w:rPr>
            </w:pPr>
          </w:p>
          <w:p w:rsidR="00BB72BF" w:rsidRPr="003B24BC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Pr="003B24BC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Pr="003B24BC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BB72BF" w:rsidRDefault="00BB72BF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1)Квартира</w:t>
            </w:r>
          </w:p>
          <w:p w:rsidR="00BB72BF" w:rsidRDefault="00BB72BF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116,6</w:t>
            </w:r>
          </w:p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Pr="003B24BC" w:rsidRDefault="00BB72BF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1212</w:t>
            </w:r>
          </w:p>
        </w:tc>
        <w:tc>
          <w:tcPr>
            <w:tcW w:w="1080" w:type="dxa"/>
          </w:tcPr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Pr="003B24BC" w:rsidRDefault="00BB72BF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BB72BF" w:rsidRPr="009E3441" w:rsidRDefault="00BB72BF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BB72BF" w:rsidRPr="003B24BC" w:rsidRDefault="00BB72BF" w:rsidP="00FE1A5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331976,13</w:t>
            </w:r>
          </w:p>
        </w:tc>
        <w:tc>
          <w:tcPr>
            <w:tcW w:w="1740" w:type="dxa"/>
          </w:tcPr>
          <w:p w:rsidR="00BB72BF" w:rsidRPr="003B24BC" w:rsidRDefault="00BB72BF" w:rsidP="00FE1A55">
            <w:pPr>
              <w:rPr>
                <w:color w:val="333333"/>
                <w:lang w:val="en-US" w:eastAsia="en-US"/>
              </w:rPr>
            </w:pPr>
          </w:p>
        </w:tc>
      </w:tr>
      <w:tr w:rsidR="00BB72BF">
        <w:trPr>
          <w:trHeight w:val="839"/>
        </w:trPr>
        <w:tc>
          <w:tcPr>
            <w:tcW w:w="1384" w:type="dxa"/>
          </w:tcPr>
          <w:p w:rsidR="00BB72BF" w:rsidRPr="00373AFF" w:rsidRDefault="00BB72BF" w:rsidP="00FE1A55">
            <w:pPr>
              <w:rPr>
                <w:lang w:eastAsia="en-US"/>
              </w:rPr>
            </w:pPr>
            <w:r w:rsidRPr="00373AFF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BB72BF" w:rsidRPr="003B24BC" w:rsidRDefault="00BB72BF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BB72BF" w:rsidRPr="003B24BC" w:rsidRDefault="00BB72BF" w:rsidP="00FE1A5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</w:tcPr>
          <w:p w:rsidR="00BB72BF" w:rsidRPr="003B24BC" w:rsidRDefault="00BB72BF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B72BF" w:rsidRPr="003B24BC" w:rsidRDefault="00BB72BF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B72BF" w:rsidRPr="003B24BC" w:rsidRDefault="00BB72BF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B72BF" w:rsidRDefault="00BB72BF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1)Квартира</w:t>
            </w:r>
          </w:p>
          <w:p w:rsidR="00BB72BF" w:rsidRDefault="00BB72BF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2) земельный участок</w:t>
            </w:r>
          </w:p>
        </w:tc>
        <w:tc>
          <w:tcPr>
            <w:tcW w:w="1080" w:type="dxa"/>
          </w:tcPr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116,6</w:t>
            </w:r>
          </w:p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Pr="003B24BC" w:rsidRDefault="00BB72BF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1212</w:t>
            </w:r>
          </w:p>
        </w:tc>
        <w:tc>
          <w:tcPr>
            <w:tcW w:w="1080" w:type="dxa"/>
          </w:tcPr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Default="00BB72BF" w:rsidP="003B24BC">
            <w:pPr>
              <w:jc w:val="center"/>
              <w:rPr>
                <w:color w:val="333333"/>
                <w:lang w:eastAsia="en-US"/>
              </w:rPr>
            </w:pPr>
          </w:p>
          <w:p w:rsidR="00BB72BF" w:rsidRPr="003B24BC" w:rsidRDefault="00BB72BF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BB72BF" w:rsidRPr="003B24BC" w:rsidRDefault="00BB72BF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BB72BF" w:rsidRPr="00373AFF" w:rsidRDefault="00BB72BF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302922,76</w:t>
            </w:r>
          </w:p>
        </w:tc>
        <w:tc>
          <w:tcPr>
            <w:tcW w:w="1740" w:type="dxa"/>
          </w:tcPr>
          <w:p w:rsidR="00BB72BF" w:rsidRPr="003B24BC" w:rsidRDefault="00BB72BF" w:rsidP="00FE1A55">
            <w:pPr>
              <w:rPr>
                <w:color w:val="800000"/>
                <w:lang w:eastAsia="en-US"/>
              </w:rPr>
            </w:pPr>
          </w:p>
        </w:tc>
      </w:tr>
    </w:tbl>
    <w:p w:rsidR="00BB72BF" w:rsidRDefault="00BB72BF" w:rsidP="00E77157">
      <w:pPr>
        <w:rPr>
          <w:color w:val="800000"/>
        </w:rPr>
      </w:pPr>
    </w:p>
    <w:p w:rsidR="00BB72BF" w:rsidRDefault="00BB72BF" w:rsidP="00E77157"/>
    <w:sectPr w:rsidR="00BB72BF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157"/>
    <w:rsid w:val="000B49D8"/>
    <w:rsid w:val="00145958"/>
    <w:rsid w:val="002A6899"/>
    <w:rsid w:val="0030094B"/>
    <w:rsid w:val="00373AFF"/>
    <w:rsid w:val="003A1D0D"/>
    <w:rsid w:val="003B24BC"/>
    <w:rsid w:val="003D6D1A"/>
    <w:rsid w:val="00481CC8"/>
    <w:rsid w:val="004A22E6"/>
    <w:rsid w:val="005545EB"/>
    <w:rsid w:val="00645BA6"/>
    <w:rsid w:val="00652467"/>
    <w:rsid w:val="007457B5"/>
    <w:rsid w:val="00846725"/>
    <w:rsid w:val="008C5278"/>
    <w:rsid w:val="00985202"/>
    <w:rsid w:val="009E3441"/>
    <w:rsid w:val="00B45B6A"/>
    <w:rsid w:val="00BB72BF"/>
    <w:rsid w:val="00C45B35"/>
    <w:rsid w:val="00CA60E9"/>
    <w:rsid w:val="00CB652C"/>
    <w:rsid w:val="00D10B94"/>
    <w:rsid w:val="00D23655"/>
    <w:rsid w:val="00E21AB1"/>
    <w:rsid w:val="00E46487"/>
    <w:rsid w:val="00E67689"/>
    <w:rsid w:val="00E77157"/>
    <w:rsid w:val="00E96B51"/>
    <w:rsid w:val="00FE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5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715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131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2014-05-13T03:48:00Z</dcterms:created>
  <dcterms:modified xsi:type="dcterms:W3CDTF">2016-04-28T05:15:00Z</dcterms:modified>
</cp:coreProperties>
</file>